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199AB" w14:textId="77777777" w:rsidR="00110A60" w:rsidRDefault="00110A60" w:rsidP="00110A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MARYS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036118DB" w14:textId="77777777" w:rsidR="00110A60" w:rsidRDefault="00110A60" w:rsidP="00110A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Gloucester. Bladesmith.</w:t>
      </w:r>
    </w:p>
    <w:p w14:paraId="3F0333F8" w14:textId="77777777" w:rsidR="00110A60" w:rsidRDefault="00110A60" w:rsidP="00110A60">
      <w:pPr>
        <w:pStyle w:val="NoSpacing"/>
        <w:rPr>
          <w:rFonts w:cs="Times New Roman"/>
          <w:szCs w:val="24"/>
        </w:rPr>
      </w:pPr>
    </w:p>
    <w:p w14:paraId="78ED8396" w14:textId="77777777" w:rsidR="00110A60" w:rsidRDefault="00110A60" w:rsidP="00110A60">
      <w:pPr>
        <w:pStyle w:val="NoSpacing"/>
        <w:rPr>
          <w:rFonts w:cs="Times New Roman"/>
          <w:szCs w:val="24"/>
        </w:rPr>
      </w:pPr>
    </w:p>
    <w:p w14:paraId="4ADE112B" w14:textId="77777777" w:rsidR="00110A60" w:rsidRDefault="00110A60" w:rsidP="00110A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 xml:space="preserve">Nicholas </w:t>
      </w:r>
      <w:proofErr w:type="spellStart"/>
      <w:r>
        <w:rPr>
          <w:rFonts w:cs="Times New Roman"/>
          <w:szCs w:val="24"/>
        </w:rPr>
        <w:t>Bolvyll</w:t>
      </w:r>
      <w:proofErr w:type="spellEnd"/>
      <w:r>
        <w:rPr>
          <w:rFonts w:cs="Times New Roman"/>
          <w:szCs w:val="24"/>
        </w:rPr>
        <w:t xml:space="preserve">(q.v.) and his wife, Joan(q.v.), brought a plaint of </w:t>
      </w:r>
      <w:proofErr w:type="gramStart"/>
      <w:r>
        <w:rPr>
          <w:rFonts w:cs="Times New Roman"/>
          <w:szCs w:val="24"/>
        </w:rPr>
        <w:t>trespass</w:t>
      </w:r>
      <w:proofErr w:type="gramEnd"/>
    </w:p>
    <w:p w14:paraId="44458C3E" w14:textId="77777777" w:rsidR="00110A60" w:rsidRDefault="00110A60" w:rsidP="00110A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against him and Robert </w:t>
      </w:r>
      <w:proofErr w:type="spellStart"/>
      <w:r>
        <w:rPr>
          <w:rFonts w:cs="Times New Roman"/>
          <w:szCs w:val="24"/>
        </w:rPr>
        <w:t>Brynne</w:t>
      </w:r>
      <w:proofErr w:type="spellEnd"/>
      <w:r>
        <w:rPr>
          <w:rFonts w:cs="Times New Roman"/>
          <w:szCs w:val="24"/>
        </w:rPr>
        <w:t xml:space="preserve"> of Gloucester, also a bladesmith(q.v.).</w:t>
      </w:r>
    </w:p>
    <w:p w14:paraId="3B21F666" w14:textId="77777777" w:rsidR="00110A60" w:rsidRDefault="00110A60" w:rsidP="00110A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935A9">
          <w:rPr>
            <w:rStyle w:val="Hyperlink"/>
            <w:rFonts w:cs="Times New Roman"/>
            <w:szCs w:val="24"/>
          </w:rPr>
          <w:t>https://waalt.uh.edu/index.php/CP40/685</w:t>
        </w:r>
      </w:hyperlink>
      <w:r>
        <w:rPr>
          <w:rFonts w:cs="Times New Roman"/>
          <w:szCs w:val="24"/>
        </w:rPr>
        <w:t xml:space="preserve"> )</w:t>
      </w:r>
    </w:p>
    <w:p w14:paraId="20F672A9" w14:textId="77777777" w:rsidR="00110A60" w:rsidRDefault="00110A60" w:rsidP="00110A60">
      <w:pPr>
        <w:pStyle w:val="NoSpacing"/>
        <w:rPr>
          <w:rFonts w:cs="Times New Roman"/>
          <w:szCs w:val="24"/>
        </w:rPr>
      </w:pPr>
    </w:p>
    <w:p w14:paraId="29997B70" w14:textId="77777777" w:rsidR="00110A60" w:rsidRDefault="00110A60" w:rsidP="00110A60">
      <w:pPr>
        <w:pStyle w:val="NoSpacing"/>
        <w:rPr>
          <w:rFonts w:cs="Times New Roman"/>
          <w:szCs w:val="24"/>
        </w:rPr>
      </w:pPr>
    </w:p>
    <w:p w14:paraId="00213A74" w14:textId="77777777" w:rsidR="00110A60" w:rsidRDefault="00110A60" w:rsidP="00110A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March 2023</w:t>
      </w:r>
    </w:p>
    <w:p w14:paraId="299D6A0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F18EC" w14:textId="77777777" w:rsidR="00110A60" w:rsidRDefault="00110A60" w:rsidP="009139A6">
      <w:r>
        <w:separator/>
      </w:r>
    </w:p>
  </w:endnote>
  <w:endnote w:type="continuationSeparator" w:id="0">
    <w:p w14:paraId="69FD6D09" w14:textId="77777777" w:rsidR="00110A60" w:rsidRDefault="00110A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F94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A19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690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90CAC" w14:textId="77777777" w:rsidR="00110A60" w:rsidRDefault="00110A60" w:rsidP="009139A6">
      <w:r>
        <w:separator/>
      </w:r>
    </w:p>
  </w:footnote>
  <w:footnote w:type="continuationSeparator" w:id="0">
    <w:p w14:paraId="0C2B91A7" w14:textId="77777777" w:rsidR="00110A60" w:rsidRDefault="00110A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C0E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315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B37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A60"/>
    <w:rsid w:val="000666E0"/>
    <w:rsid w:val="00110A6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E729D"/>
  <w15:chartTrackingRefBased/>
  <w15:docId w15:val="{70696CD6-FC7C-444D-AC71-A63BC634E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10A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2023-04-06T08:14:00Z</dcterms:created>
  <dcterms:modified xsi:type="dcterms:W3CDTF">2023-04-06T08:15:00Z</dcterms:modified>
</cp:coreProperties>
</file>